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B294" w14:textId="77777777" w:rsidR="002200FD" w:rsidRPr="00DF1443" w:rsidRDefault="002200FD" w:rsidP="00A245F4">
      <w:pPr>
        <w:pStyle w:val="PargrafodaLista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</w:rPr>
      </w:pPr>
    </w:p>
    <w:p w14:paraId="51FBC7B1" w14:textId="77777777" w:rsidR="00E173B2" w:rsidRPr="00DF1443" w:rsidRDefault="00E173B2" w:rsidP="00A245F4">
      <w:pPr>
        <w:pStyle w:val="PargrafodaLista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</w:rPr>
      </w:pPr>
      <w:r w:rsidRPr="00DF1443">
        <w:rPr>
          <w:rFonts w:ascii="Times New Roman" w:hAnsi="Times New Roman"/>
          <w:b/>
          <w:bCs/>
        </w:rPr>
        <w:t>TERMO DE REFERÊNCIA</w:t>
      </w:r>
    </w:p>
    <w:p w14:paraId="4DF5ED4E" w14:textId="77777777" w:rsidR="00C1434C" w:rsidRPr="00DF1443" w:rsidRDefault="00C1434C" w:rsidP="00A245F4">
      <w:pPr>
        <w:pStyle w:val="PargrafodaLista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</w:rPr>
      </w:pPr>
    </w:p>
    <w:p w14:paraId="4328B51B" w14:textId="77777777" w:rsidR="00E173B2" w:rsidRPr="00D60BE3" w:rsidRDefault="00E173B2" w:rsidP="00A245F4">
      <w:pPr>
        <w:pStyle w:val="PargrafodaLista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  <w:b/>
          <w:bCs/>
        </w:rPr>
        <w:t>OBJETO</w:t>
      </w:r>
    </w:p>
    <w:p w14:paraId="4145CEC5" w14:textId="595B719B" w:rsidR="00D60BE3" w:rsidRDefault="00434061" w:rsidP="00D60BE3">
      <w:pPr>
        <w:pStyle w:val="PargrafodaLista"/>
        <w:ind w:left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PRESTAÇÃO DE SERVIÇO DE CRIAÇÃO, IMPLANTAÇÃO E MANUTENÇÃO DE WEBSITE INSTITUCIONAL DO CISTRISUL</w:t>
      </w:r>
      <w:r>
        <w:rPr>
          <w:rFonts w:ascii="Times New Roman" w:hAnsi="Times New Roman"/>
        </w:rPr>
        <w:t xml:space="preserve">, </w:t>
      </w:r>
      <w:r w:rsidR="00D60BE3" w:rsidRPr="002C0E37">
        <w:rPr>
          <w:rFonts w:ascii="Times New Roman" w:hAnsi="Times New Roman"/>
        </w:rPr>
        <w:t>conforme condições e exigências estabelecidas neste instrumento.</w:t>
      </w:r>
    </w:p>
    <w:p w14:paraId="0ADB7EB0" w14:textId="58153958" w:rsidR="00D60BE3" w:rsidRPr="00DF1443" w:rsidRDefault="00D60BE3" w:rsidP="00D60BE3">
      <w:pPr>
        <w:pStyle w:val="PargrafodaList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</w:p>
    <w:p w14:paraId="3E3B2A48" w14:textId="4316E47B" w:rsidR="00787735" w:rsidRPr="00DF1443" w:rsidRDefault="00E173B2" w:rsidP="00D60BE3">
      <w:pPr>
        <w:pStyle w:val="PargrafodaLista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  <w:b/>
          <w:bCs/>
        </w:rPr>
        <w:t>JUSTIFICATIVA</w:t>
      </w:r>
    </w:p>
    <w:p w14:paraId="67463625" w14:textId="6D5B4EC7" w:rsidR="00062168" w:rsidRPr="00DF1443" w:rsidRDefault="00D60BE3" w:rsidP="006E7BAF">
      <w:pPr>
        <w:pStyle w:val="PargrafodaLista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prestação do serviço</w:t>
      </w:r>
      <w:r w:rsidR="00F77739" w:rsidRPr="00DF1443">
        <w:rPr>
          <w:rFonts w:ascii="Times New Roman" w:hAnsi="Times New Roman"/>
        </w:rPr>
        <w:t xml:space="preserve"> </w:t>
      </w:r>
      <w:r w:rsidR="00780E3C" w:rsidRPr="00DF1443">
        <w:rPr>
          <w:rFonts w:ascii="Times New Roman" w:hAnsi="Times New Roman"/>
        </w:rPr>
        <w:t>se faz necessári</w:t>
      </w:r>
      <w:r w:rsidR="00F77739" w:rsidRPr="00DF1443">
        <w:rPr>
          <w:rFonts w:ascii="Times New Roman" w:hAnsi="Times New Roman"/>
        </w:rPr>
        <w:t>o</w:t>
      </w:r>
      <w:r w:rsidR="00780E3C" w:rsidRPr="00DF1443">
        <w:rPr>
          <w:rFonts w:ascii="Times New Roman" w:hAnsi="Times New Roman"/>
        </w:rPr>
        <w:t xml:space="preserve"> </w:t>
      </w:r>
      <w:r w:rsidR="00DA7A26" w:rsidRPr="00DF1443">
        <w:rPr>
          <w:rFonts w:ascii="Times New Roman" w:hAnsi="Times New Roman"/>
        </w:rPr>
        <w:t xml:space="preserve">tendo em vista se tratar de extrema necessidade/utilidade para Administração </w:t>
      </w:r>
      <w:r w:rsidR="00062168" w:rsidRPr="00DF1443">
        <w:rPr>
          <w:rFonts w:ascii="Times New Roman" w:hAnsi="Times New Roman"/>
        </w:rPr>
        <w:t>pois irá</w:t>
      </w:r>
      <w:r>
        <w:rPr>
          <w:rFonts w:ascii="Times New Roman" w:hAnsi="Times New Roman"/>
        </w:rPr>
        <w:t xml:space="preserve"> </w:t>
      </w:r>
      <w:r w:rsidR="00434061">
        <w:rPr>
          <w:rFonts w:ascii="Times New Roman" w:hAnsi="Times New Roman"/>
        </w:rPr>
        <w:t>implantar um site institucional moderno, responsivo e acessível, alinhado as normas de transparência e boas práticas de gestão pública.</w:t>
      </w:r>
    </w:p>
    <w:p w14:paraId="7ED1E8EA" w14:textId="77777777" w:rsidR="00787735" w:rsidRPr="00DF1443" w:rsidRDefault="00E10D25" w:rsidP="00A245F4">
      <w:pPr>
        <w:pStyle w:val="PargrafodaLista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</w:rPr>
      </w:pPr>
      <w:r w:rsidRPr="00DF1443">
        <w:rPr>
          <w:rFonts w:ascii="Times New Roman" w:hAnsi="Times New Roman"/>
          <w:b/>
          <w:bCs/>
        </w:rPr>
        <w:t xml:space="preserve"> DESCRIÇÃO DETALHADA DO OBJETO </w:t>
      </w:r>
    </w:p>
    <w:p w14:paraId="55E15444" w14:textId="77848CB0" w:rsidR="00E153DC" w:rsidRPr="00DF1443" w:rsidRDefault="00434061" w:rsidP="00A245F4">
      <w:pPr>
        <w:pStyle w:val="PargrafodaLista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PRESTAÇÃO DE SERVIÇO DE CRIAÇÃO, IMPLANTAÇÃO E MANUTENÇÃO DE WEBSITE INSTITUCIONAL DO CISTRISUL</w:t>
      </w:r>
      <w:r w:rsidRPr="00DF1443">
        <w:rPr>
          <w:rFonts w:ascii="Times New Roman" w:hAnsi="Times New Roman"/>
          <w:lang w:val="pt-PT"/>
        </w:rPr>
        <w:t xml:space="preserve"> </w:t>
      </w:r>
      <w:r w:rsidR="00966A85" w:rsidRPr="00DF1443">
        <w:rPr>
          <w:rFonts w:ascii="Times New Roman" w:hAnsi="Times New Roman"/>
          <w:lang w:val="pt-PT"/>
        </w:rPr>
        <w:t>nos termos da tabela abaixo.</w:t>
      </w:r>
    </w:p>
    <w:p w14:paraId="406A86E6" w14:textId="77777777" w:rsidR="00E837BC" w:rsidRPr="00DF1443" w:rsidRDefault="00E837BC" w:rsidP="00A245F4">
      <w:pPr>
        <w:pStyle w:val="PargrafodaList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</w:p>
    <w:p w14:paraId="6C20D945" w14:textId="77777777" w:rsidR="00846DA6" w:rsidRPr="00DF1443" w:rsidRDefault="00E173B2" w:rsidP="00846DA6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DF1443">
        <w:rPr>
          <w:b/>
          <w:sz w:val="22"/>
          <w:szCs w:val="22"/>
        </w:rPr>
        <w:t>ITENS: Descrição e quantitativos</w:t>
      </w:r>
    </w:p>
    <w:p w14:paraId="0CECD979" w14:textId="77777777" w:rsidR="00062168" w:rsidRPr="00DF1443" w:rsidRDefault="00062168" w:rsidP="00062168">
      <w:pPr>
        <w:rPr>
          <w:i/>
          <w:iCs/>
          <w:sz w:val="22"/>
          <w:szCs w:val="22"/>
        </w:rPr>
      </w:pPr>
    </w:p>
    <w:tbl>
      <w:tblPr>
        <w:tblStyle w:val="Tabelacomgrade"/>
        <w:tblW w:w="10313" w:type="dxa"/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134"/>
        <w:gridCol w:w="949"/>
        <w:gridCol w:w="1318"/>
      </w:tblGrid>
      <w:tr w:rsidR="009661A9" w:rsidRPr="00DF1443" w14:paraId="29FEE8DF" w14:textId="77777777" w:rsidTr="00F76727">
        <w:trPr>
          <w:trHeight w:val="51"/>
        </w:trPr>
        <w:tc>
          <w:tcPr>
            <w:tcW w:w="959" w:type="dxa"/>
            <w:shd w:val="clear" w:color="auto" w:fill="D0CECE" w:themeFill="background2" w:themeFillShade="E6"/>
          </w:tcPr>
          <w:p w14:paraId="5DEA99B2" w14:textId="4EED1739" w:rsidR="009661A9" w:rsidRPr="00F76727" w:rsidRDefault="00F7773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ITEM</w:t>
            </w:r>
          </w:p>
        </w:tc>
        <w:tc>
          <w:tcPr>
            <w:tcW w:w="5953" w:type="dxa"/>
            <w:shd w:val="clear" w:color="auto" w:fill="D0CECE" w:themeFill="background2" w:themeFillShade="E6"/>
          </w:tcPr>
          <w:p w14:paraId="0C173176" w14:textId="4A234C8E" w:rsidR="009661A9" w:rsidRPr="00F76727" w:rsidRDefault="00F7773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DESCRIÇAO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D12FA4" w14:textId="03386DDF" w:rsidR="009661A9" w:rsidRPr="00F76727" w:rsidRDefault="00F7773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QUANT</w:t>
            </w:r>
          </w:p>
        </w:tc>
        <w:tc>
          <w:tcPr>
            <w:tcW w:w="949" w:type="dxa"/>
            <w:shd w:val="clear" w:color="auto" w:fill="D0CECE" w:themeFill="background2" w:themeFillShade="E6"/>
          </w:tcPr>
          <w:p w14:paraId="241D9420" w14:textId="587C6CAB" w:rsidR="009661A9" w:rsidRPr="00F76727" w:rsidRDefault="00F7773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UNID</w:t>
            </w:r>
          </w:p>
        </w:tc>
        <w:tc>
          <w:tcPr>
            <w:tcW w:w="1318" w:type="dxa"/>
            <w:shd w:val="clear" w:color="auto" w:fill="D0CECE" w:themeFill="background2" w:themeFillShade="E6"/>
          </w:tcPr>
          <w:p w14:paraId="1DC858AF" w14:textId="0EAE3625" w:rsidR="009661A9" w:rsidRPr="00F76727" w:rsidRDefault="00F77739" w:rsidP="00F76727">
            <w:pPr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F76727">
              <w:rPr>
                <w:b/>
                <w:bCs/>
                <w:sz w:val="20"/>
                <w:szCs w:val="20"/>
                <w:highlight w:val="lightGray"/>
              </w:rPr>
              <w:t>VALOR UNITÁRIO</w:t>
            </w:r>
          </w:p>
        </w:tc>
      </w:tr>
      <w:tr w:rsidR="009661A9" w:rsidRPr="00DF1443" w14:paraId="04276D8E" w14:textId="77777777" w:rsidTr="00F76727">
        <w:trPr>
          <w:trHeight w:val="1645"/>
        </w:trPr>
        <w:tc>
          <w:tcPr>
            <w:tcW w:w="959" w:type="dxa"/>
          </w:tcPr>
          <w:p w14:paraId="33388ECD" w14:textId="77777777" w:rsidR="009661A9" w:rsidRPr="00F76727" w:rsidRDefault="009661A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F76727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14:paraId="7C48046C" w14:textId="77777777" w:rsidR="00F77739" w:rsidRPr="00F76727" w:rsidRDefault="00F7773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1BCB1582" w14:textId="340CF619" w:rsidR="00F77739" w:rsidRPr="00F76727" w:rsidRDefault="00434061" w:rsidP="00D60BE3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PRESTAÇÃO DE SERVIÇO DE CRIAÇÃO, IMPLANTAÇÃO E MANUTENÇÃO DE WEBSITE INSTITUCIONAL DO CISTRISUL</w:t>
            </w:r>
          </w:p>
        </w:tc>
        <w:tc>
          <w:tcPr>
            <w:tcW w:w="1134" w:type="dxa"/>
          </w:tcPr>
          <w:p w14:paraId="5904D732" w14:textId="5ECA5BDE" w:rsidR="009661A9" w:rsidRPr="00F76727" w:rsidRDefault="00434061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12</w:t>
            </w:r>
          </w:p>
          <w:p w14:paraId="29C07122" w14:textId="77777777" w:rsidR="009661A9" w:rsidRPr="00F76727" w:rsidRDefault="009661A9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</w:tcPr>
          <w:p w14:paraId="56C0E244" w14:textId="79C9FFD8" w:rsidR="009661A9" w:rsidRPr="00F76727" w:rsidRDefault="00D60BE3" w:rsidP="00F7672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SV</w:t>
            </w:r>
          </w:p>
        </w:tc>
        <w:tc>
          <w:tcPr>
            <w:tcW w:w="1318" w:type="dxa"/>
          </w:tcPr>
          <w:p w14:paraId="40B53E65" w14:textId="153F71D3" w:rsidR="009661A9" w:rsidRPr="00F76727" w:rsidRDefault="00434061" w:rsidP="00F767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7.840,0</w:t>
            </w:r>
          </w:p>
        </w:tc>
      </w:tr>
    </w:tbl>
    <w:p w14:paraId="47C951F6" w14:textId="77777777" w:rsidR="00A37E4F" w:rsidRPr="00DF1443" w:rsidRDefault="00A37E4F" w:rsidP="00062168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b/>
          <w:bCs/>
          <w:sz w:val="22"/>
          <w:szCs w:val="22"/>
        </w:rPr>
      </w:pPr>
    </w:p>
    <w:p w14:paraId="4D484684" w14:textId="0B3C08E9" w:rsidR="00062168" w:rsidRPr="00DF1443" w:rsidRDefault="006F6442" w:rsidP="00062168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D1719D">
        <w:rPr>
          <w:b/>
          <w:bCs/>
          <w:sz w:val="22"/>
          <w:szCs w:val="22"/>
        </w:rPr>
        <w:t xml:space="preserve">Valor total médio encontrado na pesquisa de </w:t>
      </w:r>
      <w:r w:rsidR="0064672F" w:rsidRPr="00D1719D">
        <w:rPr>
          <w:b/>
          <w:bCs/>
          <w:sz w:val="22"/>
          <w:szCs w:val="22"/>
        </w:rPr>
        <w:t>preço:</w:t>
      </w:r>
      <w:r w:rsidR="00406461" w:rsidRPr="00D1719D">
        <w:rPr>
          <w:b/>
          <w:bCs/>
          <w:sz w:val="22"/>
          <w:szCs w:val="22"/>
        </w:rPr>
        <w:t xml:space="preserve"> </w:t>
      </w:r>
      <w:r w:rsidR="007354AD" w:rsidRPr="00D1719D">
        <w:rPr>
          <w:sz w:val="22"/>
          <w:szCs w:val="22"/>
        </w:rPr>
        <w:t xml:space="preserve">R$ </w:t>
      </w:r>
      <w:r w:rsidR="001D653A">
        <w:rPr>
          <w:sz w:val="22"/>
          <w:szCs w:val="22"/>
        </w:rPr>
        <w:t>7.840,00</w:t>
      </w:r>
      <w:r w:rsidR="00062168" w:rsidRPr="00D1719D">
        <w:rPr>
          <w:sz w:val="22"/>
          <w:szCs w:val="22"/>
        </w:rPr>
        <w:t>(</w:t>
      </w:r>
      <w:r w:rsidR="001D653A">
        <w:rPr>
          <w:sz w:val="22"/>
          <w:szCs w:val="22"/>
        </w:rPr>
        <w:t>Sete mil e oitocentos e quarenta reais</w:t>
      </w:r>
      <w:r w:rsidR="00062168" w:rsidRPr="00D1719D">
        <w:rPr>
          <w:sz w:val="22"/>
          <w:szCs w:val="22"/>
        </w:rPr>
        <w:t>).</w:t>
      </w:r>
    </w:p>
    <w:p w14:paraId="115A32F8" w14:textId="77777777" w:rsidR="00A37E4F" w:rsidRPr="00DF1443" w:rsidRDefault="00A37E4F" w:rsidP="00062168">
      <w:pPr>
        <w:pStyle w:val="NormalWeb"/>
        <w:widowControl w:val="0"/>
        <w:tabs>
          <w:tab w:val="left" w:pos="284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</w:p>
    <w:p w14:paraId="5D7EF82F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</w:rPr>
      </w:pPr>
      <w:r w:rsidRPr="00DF1443">
        <w:rPr>
          <w:rFonts w:ascii="Times New Roman" w:hAnsi="Times New Roman"/>
          <w:b/>
        </w:rPr>
        <w:t xml:space="preserve">PRAZO, LOCAL E CONDIÇÕES DE ENTREGA OU EXECUÇÃO  </w:t>
      </w:r>
    </w:p>
    <w:p w14:paraId="6B03FEDC" w14:textId="36A52CFD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</w:t>
      </w:r>
      <w:r w:rsidR="00D60BE3">
        <w:rPr>
          <w:rFonts w:ascii="Times New Roman" w:hAnsi="Times New Roman"/>
        </w:rPr>
        <w:t xml:space="preserve"> prestação de serviço será feita de forma imediata.</w:t>
      </w:r>
    </w:p>
    <w:p w14:paraId="45FE6F92" w14:textId="77777777" w:rsidR="00A37E4F" w:rsidRPr="00DF1443" w:rsidRDefault="00062168" w:rsidP="00A37E4F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Toda e qualquer solicitação, será informada através de OS – Ordem de Serviço pelo CONTRATANTE.</w:t>
      </w:r>
    </w:p>
    <w:p w14:paraId="456BA3C2" w14:textId="4D0B1B37" w:rsidR="00062168" w:rsidRPr="00DF1443" w:rsidRDefault="00062168" w:rsidP="00A37E4F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 xml:space="preserve">O prazo de entrega é de até </w:t>
      </w:r>
      <w:r w:rsidR="00A37E4F" w:rsidRPr="00DF1443">
        <w:rPr>
          <w:rFonts w:ascii="Times New Roman" w:hAnsi="Times New Roman"/>
        </w:rPr>
        <w:t xml:space="preserve">10 (dez) dias úteis após emissão da OS – Ordem de Serviço. </w:t>
      </w:r>
      <w:r w:rsidRPr="00DF1443">
        <w:rPr>
          <w:rFonts w:ascii="Times New Roman" w:hAnsi="Times New Roman"/>
          <w:highlight w:val="yellow"/>
        </w:rPr>
        <w:t xml:space="preserve"> </w:t>
      </w:r>
    </w:p>
    <w:p w14:paraId="4D762171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 substituição do material que não esteja dentro das condições previstas no Termo de Referência e/ou no Contrato, deverá ser realizada no prazo de até 15 dias após o comunicado do CONTRATANTE.</w:t>
      </w:r>
    </w:p>
    <w:p w14:paraId="790172FB" w14:textId="77777777" w:rsidR="006D1479" w:rsidRPr="00DF1443" w:rsidRDefault="006D1479" w:rsidP="006D1479">
      <w:pPr>
        <w:numPr>
          <w:ilvl w:val="1"/>
          <w:numId w:val="2"/>
        </w:numPr>
        <w:tabs>
          <w:tab w:val="left" w:pos="567"/>
        </w:tabs>
        <w:ind w:left="0" w:right="51" w:firstLine="0"/>
        <w:jc w:val="both"/>
        <w:rPr>
          <w:sz w:val="22"/>
          <w:szCs w:val="22"/>
        </w:rPr>
      </w:pPr>
      <w:r w:rsidRPr="00DF1443">
        <w:rPr>
          <w:sz w:val="22"/>
          <w:szCs w:val="22"/>
        </w:rPr>
        <w:t>Onde as especificações ou quaisquer outros dados forem eventualmente omissos ou, na hipótese de dúvidas na interpretação de qualquer serviço e demais elementos informativos, deverá sempre ser consultada a fiscalização, que diligenciará no sentido de que a omissão ou as dúvidas sejam sanadas no mais curto prazo possível.</w:t>
      </w:r>
    </w:p>
    <w:p w14:paraId="47EDCF55" w14:textId="77777777" w:rsidR="00062168" w:rsidRPr="00DF1443" w:rsidRDefault="00062168" w:rsidP="00062168">
      <w:pPr>
        <w:pStyle w:val="PargrafodaLista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</w:p>
    <w:p w14:paraId="0937BD35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textDirection w:val="btLr"/>
        <w:rPr>
          <w:rFonts w:ascii="Times New Roman" w:hAnsi="Times New Roman"/>
          <w:b/>
          <w:bCs/>
        </w:rPr>
      </w:pPr>
      <w:r w:rsidRPr="00DF1443">
        <w:rPr>
          <w:rFonts w:ascii="Times New Roman" w:hAnsi="Times New Roman"/>
          <w:b/>
          <w:bCs/>
        </w:rPr>
        <w:t>SUBCONTRATAÇÃO</w:t>
      </w:r>
    </w:p>
    <w:p w14:paraId="3A625F1D" w14:textId="1C8057D8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 xml:space="preserve">É vedada a subcontratação de outra empresa para </w:t>
      </w:r>
      <w:r w:rsidR="00D60BE3">
        <w:rPr>
          <w:rFonts w:ascii="Times New Roman" w:hAnsi="Times New Roman"/>
        </w:rPr>
        <w:t xml:space="preserve">a prestação </w:t>
      </w:r>
      <w:r w:rsidRPr="00DF1443">
        <w:rPr>
          <w:rFonts w:ascii="Times New Roman" w:hAnsi="Times New Roman"/>
        </w:rPr>
        <w:t>do objeto deste Termo de Referência, salvo se justificável e aprovado pelo gestor da CONTRATANTE.</w:t>
      </w:r>
    </w:p>
    <w:p w14:paraId="25D080C7" w14:textId="77777777" w:rsidR="004707BC" w:rsidRPr="00DF1443" w:rsidRDefault="004707BC" w:rsidP="004707BC">
      <w:pPr>
        <w:pStyle w:val="PargrafodaLista"/>
        <w:tabs>
          <w:tab w:val="left" w:pos="567"/>
        </w:tabs>
        <w:spacing w:after="0" w:line="240" w:lineRule="auto"/>
        <w:ind w:left="0"/>
        <w:contextualSpacing w:val="0"/>
        <w:jc w:val="both"/>
        <w:textDirection w:val="btLr"/>
        <w:rPr>
          <w:rFonts w:ascii="Times New Roman" w:hAnsi="Times New Roman"/>
        </w:rPr>
      </w:pPr>
    </w:p>
    <w:p w14:paraId="55BB9A55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textDirection w:val="btLr"/>
        <w:rPr>
          <w:rFonts w:ascii="Times New Roman" w:hAnsi="Times New Roman"/>
          <w:b/>
        </w:rPr>
      </w:pPr>
      <w:r w:rsidRPr="00DF1443">
        <w:rPr>
          <w:rFonts w:ascii="Times New Roman" w:hAnsi="Times New Roman"/>
          <w:b/>
        </w:rPr>
        <w:t>ADJUDICAÇÃO</w:t>
      </w:r>
    </w:p>
    <w:p w14:paraId="191C875F" w14:textId="77777777" w:rsidR="00062168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Adjudicação será por menor valor global.</w:t>
      </w:r>
    </w:p>
    <w:p w14:paraId="390C43EF" w14:textId="77777777" w:rsidR="00D60BE3" w:rsidRDefault="00D60BE3" w:rsidP="00D60BE3">
      <w:pPr>
        <w:pStyle w:val="PargrafodaLista"/>
        <w:tabs>
          <w:tab w:val="left" w:pos="567"/>
        </w:tabs>
        <w:spacing w:after="0" w:line="240" w:lineRule="auto"/>
        <w:ind w:left="360"/>
        <w:contextualSpacing w:val="0"/>
        <w:jc w:val="both"/>
        <w:textDirection w:val="btLr"/>
        <w:rPr>
          <w:rFonts w:ascii="Times New Roman" w:hAnsi="Times New Roman"/>
        </w:rPr>
      </w:pPr>
    </w:p>
    <w:p w14:paraId="4E4B2B74" w14:textId="77777777" w:rsidR="00062168" w:rsidRPr="00DF1443" w:rsidRDefault="00062168" w:rsidP="00062168">
      <w:pPr>
        <w:numPr>
          <w:ilvl w:val="0"/>
          <w:numId w:val="2"/>
        </w:numPr>
        <w:tabs>
          <w:tab w:val="left" w:pos="567"/>
        </w:tabs>
        <w:suppressAutoHyphens w:val="0"/>
        <w:ind w:left="0" w:right="51" w:firstLine="0"/>
        <w:jc w:val="both"/>
        <w:rPr>
          <w:b/>
          <w:sz w:val="22"/>
          <w:szCs w:val="22"/>
        </w:rPr>
      </w:pPr>
      <w:r w:rsidRPr="00DF1443">
        <w:rPr>
          <w:b/>
          <w:bCs/>
          <w:sz w:val="22"/>
          <w:szCs w:val="22"/>
        </w:rPr>
        <w:t>INSTRUMENTOS, EQUIPAMENTOS E FERRAMENTAS</w:t>
      </w:r>
    </w:p>
    <w:p w14:paraId="34CEF20F" w14:textId="77777777" w:rsidR="00062168" w:rsidRPr="00434061" w:rsidRDefault="00062168" w:rsidP="00062168">
      <w:pPr>
        <w:numPr>
          <w:ilvl w:val="1"/>
          <w:numId w:val="2"/>
        </w:numPr>
        <w:tabs>
          <w:tab w:val="left" w:pos="567"/>
        </w:tabs>
        <w:suppressAutoHyphens w:val="0"/>
        <w:ind w:left="0" w:right="51" w:firstLine="0"/>
        <w:jc w:val="both"/>
        <w:rPr>
          <w:b/>
          <w:sz w:val="22"/>
          <w:szCs w:val="22"/>
        </w:rPr>
      </w:pPr>
      <w:r w:rsidRPr="00DF1443">
        <w:rPr>
          <w:sz w:val="22"/>
          <w:szCs w:val="22"/>
        </w:rPr>
        <w:t xml:space="preserve">Os instrumentos, equipamentos e ferramentas, necessários à entrega do material será de responsabilidade da empresa </w:t>
      </w:r>
      <w:r w:rsidRPr="00DF1443">
        <w:rPr>
          <w:b/>
          <w:bCs/>
          <w:sz w:val="22"/>
          <w:szCs w:val="22"/>
        </w:rPr>
        <w:t>CONTRATADA</w:t>
      </w:r>
      <w:r w:rsidRPr="00DF1443">
        <w:rPr>
          <w:sz w:val="22"/>
          <w:szCs w:val="22"/>
        </w:rPr>
        <w:t>.</w:t>
      </w:r>
    </w:p>
    <w:p w14:paraId="490425C8" w14:textId="77777777" w:rsidR="00434061" w:rsidRDefault="00434061" w:rsidP="00434061">
      <w:pPr>
        <w:tabs>
          <w:tab w:val="left" w:pos="567"/>
        </w:tabs>
        <w:suppressAutoHyphens w:val="0"/>
        <w:ind w:left="360" w:right="51"/>
        <w:jc w:val="both"/>
        <w:rPr>
          <w:sz w:val="22"/>
          <w:szCs w:val="22"/>
        </w:rPr>
      </w:pPr>
    </w:p>
    <w:p w14:paraId="540A49B2" w14:textId="77777777" w:rsidR="00434061" w:rsidRDefault="00434061" w:rsidP="00434061">
      <w:pPr>
        <w:tabs>
          <w:tab w:val="left" w:pos="567"/>
        </w:tabs>
        <w:suppressAutoHyphens w:val="0"/>
        <w:ind w:left="360" w:right="51"/>
        <w:jc w:val="both"/>
        <w:rPr>
          <w:sz w:val="22"/>
          <w:szCs w:val="22"/>
        </w:rPr>
      </w:pPr>
    </w:p>
    <w:p w14:paraId="61CE003B" w14:textId="77777777" w:rsidR="00434061" w:rsidRPr="00DE22E5" w:rsidRDefault="00434061" w:rsidP="00434061">
      <w:pPr>
        <w:tabs>
          <w:tab w:val="left" w:pos="567"/>
        </w:tabs>
        <w:suppressAutoHyphens w:val="0"/>
        <w:ind w:left="360" w:right="51"/>
        <w:jc w:val="both"/>
        <w:rPr>
          <w:b/>
          <w:sz w:val="22"/>
          <w:szCs w:val="22"/>
        </w:rPr>
      </w:pPr>
    </w:p>
    <w:p w14:paraId="2F5AAC3C" w14:textId="77777777" w:rsidR="00DE22E5" w:rsidRPr="00DF1443" w:rsidRDefault="00DE22E5" w:rsidP="00DE22E5">
      <w:pPr>
        <w:tabs>
          <w:tab w:val="left" w:pos="567"/>
        </w:tabs>
        <w:suppressAutoHyphens w:val="0"/>
        <w:ind w:right="51"/>
        <w:jc w:val="both"/>
        <w:rPr>
          <w:b/>
          <w:sz w:val="22"/>
          <w:szCs w:val="22"/>
        </w:rPr>
      </w:pPr>
    </w:p>
    <w:p w14:paraId="78E63145" w14:textId="77777777" w:rsidR="00062168" w:rsidRPr="00DF1443" w:rsidRDefault="00062168" w:rsidP="00062168">
      <w:pPr>
        <w:numPr>
          <w:ilvl w:val="0"/>
          <w:numId w:val="2"/>
        </w:numPr>
        <w:tabs>
          <w:tab w:val="left" w:pos="567"/>
        </w:tabs>
        <w:suppressAutoHyphens w:val="0"/>
        <w:ind w:left="0" w:right="51" w:firstLine="0"/>
        <w:jc w:val="both"/>
        <w:textDirection w:val="btLr"/>
        <w:rPr>
          <w:b/>
          <w:bCs/>
          <w:sz w:val="22"/>
          <w:szCs w:val="22"/>
        </w:rPr>
      </w:pPr>
      <w:r w:rsidRPr="00DF1443">
        <w:rPr>
          <w:b/>
          <w:bCs/>
          <w:sz w:val="22"/>
          <w:szCs w:val="22"/>
        </w:rPr>
        <w:lastRenderedPageBreak/>
        <w:t>CONDIÇÕES DE PAGAMENTO</w:t>
      </w:r>
    </w:p>
    <w:p w14:paraId="31FD18F5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color w:val="000000"/>
        </w:rPr>
        <w:t>O pagamento será realizado em parcela única a ser paga em até 30 (trinta) dias após a finalização e entrega da peça, mediante emissão de Notas Fiscais (que deverá ser até o 3º dia útil subsequente a entrega do material), em moeda corrente do País, através de Ordem Bancária ou depósito bancário;</w:t>
      </w:r>
    </w:p>
    <w:p w14:paraId="55B34758" w14:textId="77777777" w:rsidR="00062168" w:rsidRPr="00DF1443" w:rsidRDefault="00062168" w:rsidP="00062168">
      <w:pPr>
        <w:pStyle w:val="PargrafodaLista"/>
        <w:numPr>
          <w:ilvl w:val="2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color w:val="000000"/>
        </w:rPr>
        <w:t>No caso de depósito bancário, constar no corpo da Nota Fiscal o nome do banco, número da agência e conta corrente. O prazo citado ficará suspenso, na hipótese de constatação de erros e/ou irregularidades na Nota Fiscal, e somente voltará a fluir após a apresentação da Nota Fiscal correta.</w:t>
      </w:r>
    </w:p>
    <w:p w14:paraId="59C4DABA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color w:val="222222"/>
        </w:rPr>
        <w:t>A liberação do pagamento, contudo, ficará sujeita ao aceite pelo Departamento responsável.</w:t>
      </w:r>
    </w:p>
    <w:p w14:paraId="7007F0A7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color w:val="222222"/>
        </w:rPr>
        <w:t xml:space="preserve">O pagamento somente será efetuado quando ocorrer o recebimento definitivo e integral do material contratado. </w:t>
      </w:r>
    </w:p>
    <w:p w14:paraId="7BA823C3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kern w:val="1"/>
        </w:rPr>
        <w:t>O respectivo pagamento será efetuado após o efetivo cumprimento das obrigações assumidas decorrentes da contratação e após envio da Certidão Negativa/Positiva com Efeitos de Negativa de Débito (CND/CPD-EN) da União e Certificado de Regularidade do FGTS (CRF).</w:t>
      </w:r>
    </w:p>
    <w:p w14:paraId="7C70DBA9" w14:textId="28D0BAFE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kern w:val="1"/>
        </w:rPr>
        <w:t>O C</w:t>
      </w:r>
      <w:r w:rsidR="00F76727">
        <w:rPr>
          <w:rFonts w:ascii="Times New Roman" w:hAnsi="Times New Roman"/>
          <w:kern w:val="1"/>
        </w:rPr>
        <w:t>ISTRISUL</w:t>
      </w:r>
      <w:r w:rsidRPr="00DF1443">
        <w:rPr>
          <w:rFonts w:ascii="Times New Roman" w:hAnsi="Times New Roman"/>
          <w:kern w:val="1"/>
        </w:rPr>
        <w:t xml:space="preserve"> reserva-se o direito de recusar o pagamento se os produtos fornecidos não estiverem de acordo com as especificações apresentadas e aceitas.</w:t>
      </w:r>
    </w:p>
    <w:p w14:paraId="10A7CAEC" w14:textId="16F45489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</w:rPr>
      </w:pPr>
      <w:r w:rsidRPr="00DF1443">
        <w:rPr>
          <w:rFonts w:ascii="Times New Roman" w:hAnsi="Times New Roman"/>
          <w:kern w:val="1"/>
        </w:rPr>
        <w:t>O C</w:t>
      </w:r>
      <w:r w:rsidR="00F76727">
        <w:rPr>
          <w:rFonts w:ascii="Times New Roman" w:hAnsi="Times New Roman"/>
          <w:kern w:val="1"/>
        </w:rPr>
        <w:t>ISTRISUL</w:t>
      </w:r>
      <w:r w:rsidRPr="00DF1443">
        <w:rPr>
          <w:rFonts w:ascii="Times New Roman" w:hAnsi="Times New Roman"/>
          <w:kern w:val="1"/>
        </w:rPr>
        <w:t xml:space="preserve"> poderá deduzir do montante a pagar, os valores correspondentes a multas ou indenizações devidas pela licitante vencedora, nos termos do Pregão.</w:t>
      </w:r>
    </w:p>
    <w:p w14:paraId="10208233" w14:textId="70508E7F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  <w:kern w:val="1"/>
        </w:rPr>
        <w:t>O C</w:t>
      </w:r>
      <w:r w:rsidR="00F76727">
        <w:rPr>
          <w:rFonts w:ascii="Times New Roman" w:hAnsi="Times New Roman"/>
          <w:kern w:val="1"/>
        </w:rPr>
        <w:t>ISTRISUL</w:t>
      </w:r>
      <w:r w:rsidRPr="00DF1443">
        <w:rPr>
          <w:rFonts w:ascii="Times New Roman" w:hAnsi="Times New Roman"/>
          <w:kern w:val="1"/>
        </w:rPr>
        <w:t xml:space="preserve"> só poderá receber mercadoria ou bem acobertado por Nota Fiscal Eletrônica NF-e, modelo 55, conforme inciso I da cláusula segunda do Protocolo ICMS 42, de 3 de julho de 2009.</w:t>
      </w:r>
    </w:p>
    <w:p w14:paraId="4A2F966C" w14:textId="77777777" w:rsidR="00062168" w:rsidRPr="00DF1443" w:rsidRDefault="00062168" w:rsidP="00062168">
      <w:pPr>
        <w:tabs>
          <w:tab w:val="left" w:pos="567"/>
        </w:tabs>
        <w:suppressAutoHyphens w:val="0"/>
        <w:ind w:right="51"/>
        <w:jc w:val="both"/>
        <w:textDirection w:val="btLr"/>
        <w:rPr>
          <w:sz w:val="22"/>
          <w:szCs w:val="22"/>
        </w:rPr>
      </w:pPr>
    </w:p>
    <w:p w14:paraId="1EAA9A68" w14:textId="77777777" w:rsidR="00062168" w:rsidRPr="00DF1443" w:rsidRDefault="00062168" w:rsidP="00062168">
      <w:pPr>
        <w:numPr>
          <w:ilvl w:val="0"/>
          <w:numId w:val="2"/>
        </w:numPr>
        <w:tabs>
          <w:tab w:val="left" w:pos="567"/>
        </w:tabs>
        <w:suppressAutoHyphens w:val="0"/>
        <w:ind w:left="0" w:right="51" w:firstLine="0"/>
        <w:jc w:val="both"/>
        <w:textDirection w:val="btLr"/>
        <w:rPr>
          <w:b/>
          <w:sz w:val="22"/>
          <w:szCs w:val="22"/>
        </w:rPr>
      </w:pPr>
      <w:r w:rsidRPr="00DF1443">
        <w:rPr>
          <w:b/>
          <w:sz w:val="22"/>
          <w:szCs w:val="22"/>
        </w:rPr>
        <w:t>DOTAÇÃO ORÇAMENTÁRIA</w:t>
      </w:r>
    </w:p>
    <w:p w14:paraId="11F25436" w14:textId="1E0CD856" w:rsidR="00062168" w:rsidRPr="00C806CA" w:rsidRDefault="00062168" w:rsidP="00062168">
      <w:pPr>
        <w:numPr>
          <w:ilvl w:val="1"/>
          <w:numId w:val="2"/>
        </w:numPr>
        <w:tabs>
          <w:tab w:val="left" w:pos="567"/>
        </w:tabs>
        <w:suppressAutoHyphens w:val="0"/>
        <w:ind w:left="0" w:right="51" w:firstLine="0"/>
        <w:jc w:val="both"/>
        <w:rPr>
          <w:sz w:val="22"/>
          <w:szCs w:val="22"/>
        </w:rPr>
      </w:pPr>
      <w:r w:rsidRPr="00C806CA">
        <w:rPr>
          <w:sz w:val="22"/>
          <w:szCs w:val="22"/>
        </w:rPr>
        <w:t>Os créditos necessários à cobertura da Licitação estão contidos no orçamento do C</w:t>
      </w:r>
      <w:r w:rsidR="00F76727" w:rsidRPr="00C806CA">
        <w:rPr>
          <w:sz w:val="22"/>
          <w:szCs w:val="22"/>
        </w:rPr>
        <w:t>ISTRISUL</w:t>
      </w:r>
      <w:r w:rsidRPr="00C806CA">
        <w:rPr>
          <w:sz w:val="22"/>
          <w:szCs w:val="22"/>
        </w:rPr>
        <w:t xml:space="preserve"> na rubrica de 202</w:t>
      </w:r>
      <w:r w:rsidR="00D60BE3" w:rsidRPr="00C806CA">
        <w:rPr>
          <w:sz w:val="22"/>
          <w:szCs w:val="22"/>
        </w:rPr>
        <w:t>5</w:t>
      </w:r>
      <w:r w:rsidRPr="00C806CA">
        <w:rPr>
          <w:sz w:val="22"/>
          <w:szCs w:val="22"/>
        </w:rPr>
        <w:t xml:space="preserve">, </w:t>
      </w:r>
      <w:r w:rsidR="00B1217F" w:rsidRPr="00C806CA">
        <w:rPr>
          <w:sz w:val="22"/>
          <w:szCs w:val="22"/>
        </w:rPr>
        <w:t xml:space="preserve">discriminado nas seguintes dotações: ficha </w:t>
      </w:r>
      <w:r w:rsidR="00D1719D" w:rsidRPr="00C806CA">
        <w:rPr>
          <w:sz w:val="22"/>
          <w:szCs w:val="22"/>
        </w:rPr>
        <w:t>–</w:t>
      </w:r>
      <w:r w:rsidR="00C806CA" w:rsidRPr="00C806CA">
        <w:rPr>
          <w:sz w:val="22"/>
          <w:szCs w:val="22"/>
        </w:rPr>
        <w:t xml:space="preserve"> 9.10.122.0001.33.90.39.00.00 </w:t>
      </w:r>
      <w:r w:rsidR="00B1217F" w:rsidRPr="00C806CA">
        <w:rPr>
          <w:sz w:val="22"/>
          <w:szCs w:val="22"/>
        </w:rPr>
        <w:t xml:space="preserve">outros serviços de terceiros – Pessoa Jurídica 01.0500.0000.0000 – recursos não vinculados de impostos </w:t>
      </w:r>
      <w:r w:rsidRPr="00C806CA">
        <w:rPr>
          <w:sz w:val="22"/>
          <w:szCs w:val="22"/>
        </w:rPr>
        <w:t>para o presente exercício e correspondentes para o exercício posterior.</w:t>
      </w:r>
    </w:p>
    <w:p w14:paraId="18955996" w14:textId="77777777" w:rsidR="00062168" w:rsidRPr="00DF1443" w:rsidRDefault="00062168" w:rsidP="00062168">
      <w:pPr>
        <w:tabs>
          <w:tab w:val="left" w:pos="567"/>
        </w:tabs>
        <w:suppressAutoHyphens w:val="0"/>
        <w:ind w:right="51"/>
        <w:jc w:val="both"/>
        <w:rPr>
          <w:sz w:val="22"/>
          <w:szCs w:val="22"/>
        </w:rPr>
      </w:pPr>
    </w:p>
    <w:p w14:paraId="349A8B49" w14:textId="77777777" w:rsidR="00062168" w:rsidRPr="00DF1443" w:rsidRDefault="00062168" w:rsidP="00062168">
      <w:pPr>
        <w:numPr>
          <w:ilvl w:val="0"/>
          <w:numId w:val="2"/>
        </w:numPr>
        <w:tabs>
          <w:tab w:val="left" w:pos="567"/>
        </w:tabs>
        <w:ind w:left="0" w:right="51" w:firstLine="0"/>
        <w:jc w:val="both"/>
        <w:rPr>
          <w:sz w:val="22"/>
          <w:szCs w:val="22"/>
        </w:rPr>
      </w:pPr>
      <w:r w:rsidRPr="00DF1443">
        <w:rPr>
          <w:b/>
          <w:sz w:val="22"/>
          <w:szCs w:val="22"/>
        </w:rPr>
        <w:t>OBRIGAÇÕES DA CONTRATADA</w:t>
      </w:r>
    </w:p>
    <w:p w14:paraId="27DE476A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  <w:b/>
        </w:rPr>
        <w:t xml:space="preserve">A </w:t>
      </w:r>
      <w:r w:rsidRPr="00DF1443">
        <w:rPr>
          <w:rFonts w:ascii="Times New Roman" w:hAnsi="Times New Roman"/>
          <w:b/>
          <w:bCs/>
        </w:rPr>
        <w:t>CONTRATADA</w:t>
      </w:r>
      <w:r w:rsidRPr="00DF1443">
        <w:rPr>
          <w:rFonts w:ascii="Times New Roman" w:hAnsi="Times New Roman"/>
        </w:rPr>
        <w:t xml:space="preserve"> deve cumprir todas as obrigações constantes no Edital, seus anexos e sua proposta, assumindo como exclusivamente seus os riscos e as despesas decorrentes da boa e perfeita execução do objeto e, ainda:</w:t>
      </w:r>
    </w:p>
    <w:p w14:paraId="15666376" w14:textId="77777777" w:rsidR="00062168" w:rsidRPr="00DF1443" w:rsidRDefault="00062168" w:rsidP="00062168">
      <w:pPr>
        <w:pStyle w:val="PargrafodaLista"/>
        <w:numPr>
          <w:ilvl w:val="2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Substituir, reparar ou corrigir, às suas expensas, no prazo fixado no Termo de Referência, o objeto em desacordo com a definição estabelecida.</w:t>
      </w:r>
    </w:p>
    <w:p w14:paraId="140250F4" w14:textId="77777777" w:rsidR="00062168" w:rsidRPr="00DF1443" w:rsidRDefault="00062168" w:rsidP="00062168">
      <w:pPr>
        <w:pStyle w:val="PargrafodaLista"/>
        <w:numPr>
          <w:ilvl w:val="2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Manter, durante toda a execução do contrato, em compatibilidade com as obrigações assumidas, todas as condições de habilitação e qualificação exigidas na licitação.</w:t>
      </w:r>
    </w:p>
    <w:p w14:paraId="37E86520" w14:textId="77777777" w:rsidR="00062168" w:rsidRPr="00DF1443" w:rsidRDefault="00062168" w:rsidP="00062168">
      <w:pPr>
        <w:pStyle w:val="PargrafodaLista"/>
        <w:numPr>
          <w:ilvl w:val="2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Indicar preposto para representá-la durante a execução do contrato.</w:t>
      </w:r>
    </w:p>
    <w:p w14:paraId="697C5736" w14:textId="77777777" w:rsidR="00062168" w:rsidRPr="00DF1443" w:rsidRDefault="00062168" w:rsidP="00062168">
      <w:pPr>
        <w:pStyle w:val="PargrafodaLista"/>
        <w:numPr>
          <w:ilvl w:val="2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Adotar boas práticas de otimização de recursos/redução de desperdícios/menor poluição.</w:t>
      </w:r>
    </w:p>
    <w:p w14:paraId="622AA39B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Utilizar empregados habilitados e com conhecimentos básicos dos serviços a serem executados, em conformidade com as normas e determinações em vigor.</w:t>
      </w:r>
    </w:p>
    <w:p w14:paraId="18D36E37" w14:textId="404E62D4" w:rsidR="00062168" w:rsidRPr="00DF1443" w:rsidRDefault="00062168" w:rsidP="00062168">
      <w:pPr>
        <w:pStyle w:val="PargrafodaLista"/>
        <w:tabs>
          <w:tab w:val="left" w:pos="567"/>
        </w:tabs>
        <w:suppressAutoHyphens/>
        <w:spacing w:after="0" w:line="240" w:lineRule="auto"/>
        <w:ind w:left="0" w:right="51"/>
        <w:contextualSpacing w:val="0"/>
        <w:jc w:val="both"/>
        <w:rPr>
          <w:rFonts w:ascii="Times New Roman" w:hAnsi="Times New Roman"/>
        </w:rPr>
      </w:pPr>
    </w:p>
    <w:p w14:paraId="74BE63BA" w14:textId="77777777" w:rsidR="00DF1443" w:rsidRPr="00DF1443" w:rsidRDefault="00DF1443" w:rsidP="00062168">
      <w:pPr>
        <w:pStyle w:val="PargrafodaLista"/>
        <w:tabs>
          <w:tab w:val="left" w:pos="567"/>
        </w:tabs>
        <w:suppressAutoHyphens/>
        <w:spacing w:after="0" w:line="240" w:lineRule="auto"/>
        <w:ind w:left="0" w:right="51"/>
        <w:contextualSpacing w:val="0"/>
        <w:jc w:val="both"/>
        <w:rPr>
          <w:rFonts w:ascii="Times New Roman" w:hAnsi="Times New Roman"/>
        </w:rPr>
      </w:pPr>
    </w:p>
    <w:p w14:paraId="023805F5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  <w:b/>
          <w:bCs/>
        </w:rPr>
        <w:t>DAS OBRIGAÇÕES DA CONTRATANTE</w:t>
      </w:r>
    </w:p>
    <w:p w14:paraId="3A49308A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 xml:space="preserve">Proporcionar todas as facilidades necessárias, para que a </w:t>
      </w:r>
      <w:r w:rsidRPr="00DF1443">
        <w:rPr>
          <w:rFonts w:ascii="Times New Roman" w:hAnsi="Times New Roman"/>
          <w:b/>
          <w:bCs/>
        </w:rPr>
        <w:t>CONTRATADA</w:t>
      </w:r>
      <w:r w:rsidRPr="00DF1443">
        <w:rPr>
          <w:rFonts w:ascii="Times New Roman" w:hAnsi="Times New Roman"/>
        </w:rPr>
        <w:t xml:space="preserve"> possa cumprir as condições estabelecidas neste Termo de Referência.</w:t>
      </w:r>
    </w:p>
    <w:p w14:paraId="24D8023E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 xml:space="preserve">Efetuar, no prazo e nas condições estabelecidas neste Termo de Referência, o pagamento devido à </w:t>
      </w:r>
      <w:r w:rsidRPr="00DF1443">
        <w:rPr>
          <w:rFonts w:ascii="Times New Roman" w:hAnsi="Times New Roman"/>
          <w:b/>
          <w:bCs/>
        </w:rPr>
        <w:t>CONTRATADA</w:t>
      </w:r>
      <w:r w:rsidRPr="00DF1443">
        <w:rPr>
          <w:rFonts w:ascii="Times New Roman" w:hAnsi="Times New Roman"/>
          <w:bCs/>
        </w:rPr>
        <w:t>.</w:t>
      </w:r>
    </w:p>
    <w:p w14:paraId="0DDAC26B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Conferir e receber, definitivamente a peça adquirida.</w:t>
      </w:r>
    </w:p>
    <w:p w14:paraId="1C6137B3" w14:textId="3ED94929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 xml:space="preserve">Notificar, por escrito, prontamente à </w:t>
      </w:r>
      <w:r w:rsidRPr="00DF1443">
        <w:rPr>
          <w:rFonts w:ascii="Times New Roman" w:hAnsi="Times New Roman"/>
          <w:b/>
          <w:bCs/>
        </w:rPr>
        <w:t>CONTRATADA</w:t>
      </w:r>
      <w:r w:rsidRPr="00DF1443">
        <w:rPr>
          <w:rFonts w:ascii="Times New Roman" w:hAnsi="Times New Roman"/>
        </w:rPr>
        <w:t xml:space="preserve"> toda e qualquer anormalidade durante </w:t>
      </w:r>
      <w:r w:rsidR="00D60BE3">
        <w:rPr>
          <w:rFonts w:ascii="Times New Roman" w:hAnsi="Times New Roman"/>
        </w:rPr>
        <w:t>a prestação do serviço</w:t>
      </w:r>
      <w:r w:rsidRPr="00DF1443">
        <w:rPr>
          <w:rFonts w:ascii="Times New Roman" w:hAnsi="Times New Roman"/>
        </w:rPr>
        <w:t xml:space="preserve">, bem como prestar as informações e os esclarecimentos que sejam solicitados pelos técnicos da </w:t>
      </w:r>
      <w:r w:rsidRPr="00DF1443">
        <w:rPr>
          <w:rFonts w:ascii="Times New Roman" w:hAnsi="Times New Roman"/>
          <w:b/>
          <w:bCs/>
        </w:rPr>
        <w:t>CONTRATADA</w:t>
      </w:r>
      <w:r w:rsidRPr="00DF1443">
        <w:rPr>
          <w:rFonts w:ascii="Times New Roman" w:hAnsi="Times New Roman"/>
        </w:rPr>
        <w:t>.</w:t>
      </w:r>
    </w:p>
    <w:p w14:paraId="58A283AD" w14:textId="3B1D7AD9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spacing w:after="0" w:line="240" w:lineRule="auto"/>
        <w:ind w:left="0" w:right="51" w:firstLine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Fiscalizar a entrega</w:t>
      </w:r>
      <w:r w:rsidR="00D60BE3">
        <w:rPr>
          <w:rFonts w:ascii="Times New Roman" w:hAnsi="Times New Roman"/>
        </w:rPr>
        <w:t xml:space="preserve"> do serviço</w:t>
      </w:r>
      <w:r w:rsidRPr="00DF1443">
        <w:rPr>
          <w:rFonts w:ascii="Times New Roman" w:hAnsi="Times New Roman"/>
        </w:rPr>
        <w:t>, podendo sustar, recusar, solicitar fazer ou desfazer qualquer material que não esteja de acordo com as condições e exigências estabelecidas por normas ou orientação da Administração neste Termo de Referência.</w:t>
      </w:r>
    </w:p>
    <w:p w14:paraId="70313BD4" w14:textId="77777777" w:rsidR="00F76727" w:rsidRDefault="00F76727" w:rsidP="00062168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/>
        <w:contextualSpacing w:val="0"/>
        <w:jc w:val="both"/>
        <w:rPr>
          <w:rFonts w:ascii="Times New Roman" w:hAnsi="Times New Roman"/>
        </w:rPr>
      </w:pPr>
    </w:p>
    <w:p w14:paraId="2BEA01C2" w14:textId="77777777" w:rsidR="001D653A" w:rsidRDefault="001D653A" w:rsidP="00062168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/>
        <w:contextualSpacing w:val="0"/>
        <w:jc w:val="both"/>
        <w:rPr>
          <w:rFonts w:ascii="Times New Roman" w:hAnsi="Times New Roman"/>
        </w:rPr>
      </w:pPr>
    </w:p>
    <w:p w14:paraId="2D80495C" w14:textId="77777777" w:rsidR="001D653A" w:rsidRPr="00DF1443" w:rsidRDefault="001D653A" w:rsidP="00062168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/>
        <w:contextualSpacing w:val="0"/>
        <w:jc w:val="both"/>
        <w:rPr>
          <w:rFonts w:ascii="Times New Roman" w:hAnsi="Times New Roman"/>
        </w:rPr>
      </w:pPr>
    </w:p>
    <w:p w14:paraId="094176FE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  <w:b/>
          <w:bCs/>
        </w:rPr>
      </w:pPr>
      <w:r w:rsidRPr="00DF1443">
        <w:rPr>
          <w:rFonts w:ascii="Times New Roman" w:hAnsi="Times New Roman"/>
          <w:b/>
          <w:bCs/>
        </w:rPr>
        <w:t>GESTÃO E FISCALIZAÇÃO</w:t>
      </w:r>
    </w:p>
    <w:p w14:paraId="2F7EA127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 Administração designará em meios formais o responsável pela fiscalização, que estará verificando as características conforme solicitadas neste Termo de Referência quanto à sua qualidade e sua compatibilidade com as referidas normas e especificações e o Gerente de Integração ficará responsável por gerir e coordenador o processo da fiscalização e da execução.</w:t>
      </w:r>
    </w:p>
    <w:p w14:paraId="27F91575" w14:textId="77777777" w:rsidR="00062168" w:rsidRPr="00DF1443" w:rsidRDefault="00062168" w:rsidP="00062168">
      <w:pPr>
        <w:tabs>
          <w:tab w:val="left" w:pos="567"/>
        </w:tabs>
        <w:autoSpaceDE w:val="0"/>
        <w:autoSpaceDN w:val="0"/>
        <w:adjustRightInd w:val="0"/>
        <w:ind w:right="51"/>
        <w:jc w:val="both"/>
        <w:rPr>
          <w:sz w:val="22"/>
          <w:szCs w:val="22"/>
        </w:rPr>
      </w:pPr>
    </w:p>
    <w:p w14:paraId="62B6D2C2" w14:textId="77777777" w:rsidR="00062168" w:rsidRPr="00DF1443" w:rsidRDefault="00062168" w:rsidP="00062168">
      <w:pPr>
        <w:pStyle w:val="PargrafodaLista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  <w:b/>
          <w:bCs/>
        </w:rPr>
      </w:pPr>
      <w:r w:rsidRPr="00DF1443">
        <w:rPr>
          <w:rFonts w:ascii="Times New Roman" w:hAnsi="Times New Roman"/>
          <w:b/>
          <w:bCs/>
        </w:rPr>
        <w:t>PENALIDADES</w:t>
      </w:r>
    </w:p>
    <w:p w14:paraId="1AC04AC6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Pela inexecução total ou parcial do objeto e demais condições estabelecidas em contrato, a Administração poderá, garantida a prévia defesa, aplicar à licitante vencedora as penalidades descritas na legislação pertinente.</w:t>
      </w:r>
    </w:p>
    <w:p w14:paraId="5E014FCA" w14:textId="42968668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Além das sanções relacionadas nesta Portaria, poderão ainda ser aplicadas as penalidades de advertência e suspensão temporária de participar em licitação e impedimento de contratar com o C</w:t>
      </w:r>
      <w:r w:rsidR="00F76727">
        <w:rPr>
          <w:rFonts w:ascii="Times New Roman" w:hAnsi="Times New Roman"/>
        </w:rPr>
        <w:t>ISTRISUL</w:t>
      </w:r>
      <w:r w:rsidRPr="00DF1443">
        <w:rPr>
          <w:rFonts w:ascii="Times New Roman" w:hAnsi="Times New Roman"/>
        </w:rPr>
        <w:t>, por até 02 anos.</w:t>
      </w:r>
    </w:p>
    <w:p w14:paraId="735EEB9F" w14:textId="30342BE8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Ficará impedida de licitar e de contratar com o C</w:t>
      </w:r>
      <w:r w:rsidR="00F76727">
        <w:rPr>
          <w:rFonts w:ascii="Times New Roman" w:hAnsi="Times New Roman"/>
        </w:rPr>
        <w:t>ISTRISUL</w:t>
      </w:r>
      <w:r w:rsidRPr="00DF1443">
        <w:rPr>
          <w:rFonts w:ascii="Times New Roman" w:hAnsi="Times New Roman"/>
        </w:rPr>
        <w:t>, pelo período de até 05 (cinco) anos ou enquanto perdurarem os motivos determinantes da punição, ou até que seja promovida a reabilitação perante o C</w:t>
      </w:r>
      <w:r w:rsidR="00F76727">
        <w:rPr>
          <w:rFonts w:ascii="Times New Roman" w:hAnsi="Times New Roman"/>
        </w:rPr>
        <w:t>ISTRISUL</w:t>
      </w:r>
      <w:r w:rsidRPr="00DF1443">
        <w:rPr>
          <w:rFonts w:ascii="Times New Roman" w:hAnsi="Times New Roman"/>
        </w:rPr>
        <w:t>, a licitante que:</w:t>
      </w:r>
    </w:p>
    <w:p w14:paraId="1B821A8A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Ensejar o retardamento da execução do objeto do certame;</w:t>
      </w:r>
    </w:p>
    <w:p w14:paraId="6940E9A3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Deixar de apresentar documentação exigida para o certame ou entregar documentação falsa;</w:t>
      </w:r>
    </w:p>
    <w:p w14:paraId="7A4FF352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Não mantiver a proposta, lance ou oferta;</w:t>
      </w:r>
    </w:p>
    <w:p w14:paraId="68367A36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Convocado dentro do prazo de validade de sua proposta, recusar-se a celebrar o contrato;</w:t>
      </w:r>
    </w:p>
    <w:p w14:paraId="0CFB5957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Falhar ou fraudar na execução do contrato;</w:t>
      </w:r>
    </w:p>
    <w:p w14:paraId="219F0B6A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Cometer fraude fiscal;</w:t>
      </w:r>
    </w:p>
    <w:p w14:paraId="6D85ACCF" w14:textId="77777777" w:rsidR="00062168" w:rsidRPr="00DF1443" w:rsidRDefault="00062168" w:rsidP="00062168">
      <w:pPr>
        <w:pStyle w:val="PargrafodaLista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51" w:firstLine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Comportar-se de modo inidôneo.</w:t>
      </w:r>
    </w:p>
    <w:p w14:paraId="3C437018" w14:textId="723FFD21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As penalidades de advertência e de impedimento de contratar com o C</w:t>
      </w:r>
      <w:r w:rsidR="00F76727">
        <w:rPr>
          <w:rFonts w:ascii="Times New Roman" w:hAnsi="Times New Roman"/>
        </w:rPr>
        <w:t>ISTRISUL</w:t>
      </w:r>
      <w:r w:rsidRPr="00DF1443">
        <w:rPr>
          <w:rFonts w:ascii="Times New Roman" w:hAnsi="Times New Roman"/>
        </w:rPr>
        <w:t xml:space="preserve"> poderão ser aplicadas à licitante vencedora juntamente com a de multa, descontando-a dos pagamentos a serem efetuados. </w:t>
      </w:r>
    </w:p>
    <w:p w14:paraId="0E5450FA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As penalidades previstas nesta cláusula, com exceção da penalidade de advertência, serão impostas após regular procedimento administrativo, garantida ampla defesa e contraditório.</w:t>
      </w:r>
    </w:p>
    <w:p w14:paraId="53B33DAB" w14:textId="77777777" w:rsidR="00062168" w:rsidRPr="00DF1443" w:rsidRDefault="00062168" w:rsidP="00062168">
      <w:pPr>
        <w:pStyle w:val="PargrafodaLista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51" w:firstLine="0"/>
        <w:contextualSpacing w:val="0"/>
        <w:jc w:val="both"/>
        <w:textDirection w:val="btLr"/>
        <w:rPr>
          <w:rFonts w:ascii="Times New Roman" w:hAnsi="Times New Roman"/>
        </w:rPr>
      </w:pPr>
      <w:r w:rsidRPr="00DF1443">
        <w:rPr>
          <w:rFonts w:ascii="Times New Roman" w:hAnsi="Times New Roman"/>
        </w:rPr>
        <w:t>As penalidades previstas nesta cláusula serão obrigatoriamente registradas no cadastro de fornecedores, sem prejuízo das multas previstas no Edital, no contrato e demais cominações legais.</w:t>
      </w:r>
    </w:p>
    <w:p w14:paraId="1E51A177" w14:textId="77777777" w:rsidR="00062168" w:rsidRPr="00DF1443" w:rsidRDefault="00062168" w:rsidP="00062168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both"/>
        <w:textDirection w:val="btLr"/>
        <w:rPr>
          <w:rFonts w:ascii="Times New Roman" w:hAnsi="Times New Roman"/>
        </w:rPr>
      </w:pPr>
    </w:p>
    <w:p w14:paraId="710BA157" w14:textId="77777777" w:rsidR="001C02BF" w:rsidRPr="00DF1443" w:rsidRDefault="001C02BF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</w:p>
    <w:p w14:paraId="465D574F" w14:textId="648BB8A9" w:rsidR="001C02BF" w:rsidRPr="00DF1443" w:rsidRDefault="00062168" w:rsidP="00062168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textDirection w:val="btLr"/>
        <w:rPr>
          <w:rFonts w:ascii="Times New Roman" w:hAnsi="Times New Roman"/>
          <w:bCs/>
        </w:rPr>
      </w:pPr>
      <w:r w:rsidRPr="00DF1443">
        <w:rPr>
          <w:rFonts w:ascii="Times New Roman" w:hAnsi="Times New Roman"/>
          <w:bCs/>
        </w:rPr>
        <w:t xml:space="preserve">Uberaba, </w:t>
      </w:r>
      <w:r w:rsidR="000F6EC3">
        <w:rPr>
          <w:rFonts w:ascii="Times New Roman" w:hAnsi="Times New Roman"/>
          <w:bCs/>
        </w:rPr>
        <w:t>25</w:t>
      </w:r>
      <w:r w:rsidRPr="00DF1443">
        <w:rPr>
          <w:rFonts w:ascii="Times New Roman" w:hAnsi="Times New Roman"/>
          <w:bCs/>
        </w:rPr>
        <w:t xml:space="preserve"> de </w:t>
      </w:r>
      <w:proofErr w:type="gramStart"/>
      <w:r w:rsidR="000F6EC3">
        <w:rPr>
          <w:rFonts w:ascii="Times New Roman" w:hAnsi="Times New Roman"/>
          <w:bCs/>
        </w:rPr>
        <w:t>Agosto</w:t>
      </w:r>
      <w:proofErr w:type="gramEnd"/>
      <w:r w:rsidRPr="00DF1443">
        <w:rPr>
          <w:rFonts w:ascii="Times New Roman" w:hAnsi="Times New Roman"/>
          <w:bCs/>
        </w:rPr>
        <w:t xml:space="preserve"> de 202</w:t>
      </w:r>
      <w:r w:rsidR="00D60BE3">
        <w:rPr>
          <w:rFonts w:ascii="Times New Roman" w:hAnsi="Times New Roman"/>
          <w:bCs/>
        </w:rPr>
        <w:t>5</w:t>
      </w:r>
      <w:r w:rsidRPr="00DF1443">
        <w:rPr>
          <w:rFonts w:ascii="Times New Roman" w:hAnsi="Times New Roman"/>
          <w:bCs/>
        </w:rPr>
        <w:t>.</w:t>
      </w:r>
    </w:p>
    <w:p w14:paraId="312D82BE" w14:textId="77777777" w:rsidR="001C02BF" w:rsidRPr="00DF1443" w:rsidRDefault="001C02BF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</w:p>
    <w:p w14:paraId="1FF89F02" w14:textId="77777777" w:rsidR="00062168" w:rsidRPr="00DF1443" w:rsidRDefault="00062168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</w:p>
    <w:p w14:paraId="4D37814C" w14:textId="48546F2D" w:rsidR="001C02BF" w:rsidRPr="00DF1443" w:rsidRDefault="001C02BF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  <w:r w:rsidRPr="00DF1443">
        <w:rPr>
          <w:rFonts w:ascii="Times New Roman" w:hAnsi="Times New Roman"/>
          <w:b/>
        </w:rPr>
        <w:t>VANESSA FARIA</w:t>
      </w:r>
    </w:p>
    <w:p w14:paraId="4C4AF33D" w14:textId="646CFA57" w:rsidR="001C02BF" w:rsidRPr="00DF1443" w:rsidRDefault="001C02BF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  <w:r w:rsidRPr="00DF1443">
        <w:rPr>
          <w:rFonts w:ascii="Times New Roman" w:hAnsi="Times New Roman"/>
          <w:b/>
        </w:rPr>
        <w:t>DIRETORA</w:t>
      </w:r>
      <w:r w:rsidR="00F76727">
        <w:rPr>
          <w:rFonts w:ascii="Times New Roman" w:hAnsi="Times New Roman"/>
          <w:b/>
        </w:rPr>
        <w:t xml:space="preserve"> CISTRISUL</w:t>
      </w:r>
    </w:p>
    <w:p w14:paraId="2EDE35EE" w14:textId="77777777" w:rsidR="00966A85" w:rsidRPr="00DF1443" w:rsidRDefault="00966A85" w:rsidP="00A245F4">
      <w:pPr>
        <w:pStyle w:val="PargrafodaLista"/>
        <w:autoSpaceDE w:val="0"/>
        <w:autoSpaceDN w:val="0"/>
        <w:adjustRightInd w:val="0"/>
        <w:spacing w:after="0" w:line="240" w:lineRule="auto"/>
        <w:ind w:left="0" w:right="51"/>
        <w:contextualSpacing w:val="0"/>
        <w:jc w:val="center"/>
        <w:textDirection w:val="btLr"/>
        <w:rPr>
          <w:rFonts w:ascii="Times New Roman" w:hAnsi="Times New Roman"/>
          <w:b/>
        </w:rPr>
      </w:pPr>
    </w:p>
    <w:sectPr w:rsidR="00966A85" w:rsidRPr="00DF1443" w:rsidSect="00192C55">
      <w:headerReference w:type="default" r:id="rId7"/>
      <w:footerReference w:type="default" r:id="rId8"/>
      <w:pgSz w:w="11906" w:h="16838"/>
      <w:pgMar w:top="1701" w:right="927" w:bottom="1418" w:left="1260" w:header="54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1F217" w14:textId="77777777" w:rsidR="00D81B92" w:rsidRDefault="00D81B92">
      <w:r>
        <w:separator/>
      </w:r>
    </w:p>
  </w:endnote>
  <w:endnote w:type="continuationSeparator" w:id="0">
    <w:p w14:paraId="39DCB5E9" w14:textId="77777777" w:rsidR="00D81B92" w:rsidRDefault="00D8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8B33" w14:textId="77777777" w:rsidR="00E173B2" w:rsidRDefault="00E173B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5EE1" w14:textId="77777777" w:rsidR="00D81B92" w:rsidRDefault="00D81B92">
      <w:r>
        <w:separator/>
      </w:r>
    </w:p>
  </w:footnote>
  <w:footnote w:type="continuationSeparator" w:id="0">
    <w:p w14:paraId="61E16C07" w14:textId="77777777" w:rsidR="00D81B92" w:rsidRDefault="00D81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F3A3" w14:textId="61E77986" w:rsidR="00EE28E2" w:rsidRDefault="00523667" w:rsidP="00EE28E2">
    <w:pPr>
      <w:pStyle w:val="Cabealho"/>
      <w:jc w:val="center"/>
    </w:pPr>
    <w:r w:rsidRPr="00B16323">
      <w:rPr>
        <w:rFonts w:ascii="Courier New" w:hAnsi="Courier New" w:cs="Courier New"/>
        <w:noProof/>
        <w:sz w:val="16"/>
        <w:szCs w:val="16"/>
      </w:rPr>
      <w:drawing>
        <wp:inline distT="0" distB="0" distL="0" distR="0" wp14:anchorId="082DE565" wp14:editId="63C613C1">
          <wp:extent cx="1514475" cy="752475"/>
          <wp:effectExtent l="0" t="0" r="9525" b="9525"/>
          <wp:docPr id="3630118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EA4AB9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N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N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N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N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N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332A3E"/>
    <w:multiLevelType w:val="multilevel"/>
    <w:tmpl w:val="9B92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8B6549"/>
    <w:multiLevelType w:val="multilevel"/>
    <w:tmpl w:val="C716400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326077"/>
    <w:multiLevelType w:val="multilevel"/>
    <w:tmpl w:val="ECA2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C1A2C"/>
    <w:multiLevelType w:val="multilevel"/>
    <w:tmpl w:val="BA68CEF0"/>
    <w:lvl w:ilvl="0">
      <w:start w:val="14"/>
      <w:numFmt w:val="decimal"/>
      <w:lvlText w:val="%1."/>
      <w:lvlJc w:val="left"/>
      <w:pPr>
        <w:ind w:left="357" w:hanging="357"/>
      </w:pPr>
      <w:rPr>
        <w:rFonts w:hint="default"/>
        <w:b/>
        <w:vertAlign w:val="baseline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  <w:b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vertAlign w:val="baseline"/>
      </w:rPr>
    </w:lvl>
  </w:abstractNum>
  <w:abstractNum w:abstractNumId="6" w15:restartNumberingAfterBreak="0">
    <w:nsid w:val="1D840564"/>
    <w:multiLevelType w:val="hybridMultilevel"/>
    <w:tmpl w:val="8842D3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21D5D"/>
    <w:multiLevelType w:val="multilevel"/>
    <w:tmpl w:val="4E64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8E17F4"/>
    <w:multiLevelType w:val="multilevel"/>
    <w:tmpl w:val="61C41D5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6273474"/>
    <w:multiLevelType w:val="multilevel"/>
    <w:tmpl w:val="F65487F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BE002C"/>
    <w:multiLevelType w:val="multilevel"/>
    <w:tmpl w:val="8340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C15D4C"/>
    <w:multiLevelType w:val="multilevel"/>
    <w:tmpl w:val="E93A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B1675D"/>
    <w:multiLevelType w:val="hybridMultilevel"/>
    <w:tmpl w:val="73D64E20"/>
    <w:lvl w:ilvl="0" w:tplc="04160017">
      <w:start w:val="1"/>
      <w:numFmt w:val="lowerLetter"/>
      <w:lvlText w:val="%1)"/>
      <w:lvlJc w:val="left"/>
      <w:pPr>
        <w:ind w:left="267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33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39" w:hanging="360"/>
      </w:pPr>
      <w:rPr>
        <w:rFonts w:ascii="Wingdings" w:hAnsi="Wingdings" w:hint="default"/>
      </w:rPr>
    </w:lvl>
  </w:abstractNum>
  <w:abstractNum w:abstractNumId="13" w15:restartNumberingAfterBreak="0">
    <w:nsid w:val="47E84395"/>
    <w:multiLevelType w:val="multilevel"/>
    <w:tmpl w:val="CCB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767F3D"/>
    <w:multiLevelType w:val="multilevel"/>
    <w:tmpl w:val="5BC2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F6268"/>
    <w:multiLevelType w:val="multilevel"/>
    <w:tmpl w:val="30A233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imes New Roman" w:eastAsia="Calibri" w:hAnsi="Times New Roman" w:cs="Times New Roman" w:hint="default"/>
        <w:b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16" w15:restartNumberingAfterBreak="0">
    <w:nsid w:val="4D8827DA"/>
    <w:multiLevelType w:val="multilevel"/>
    <w:tmpl w:val="879C0C5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BE04A4"/>
    <w:multiLevelType w:val="multilevel"/>
    <w:tmpl w:val="321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3622A91"/>
    <w:multiLevelType w:val="multilevel"/>
    <w:tmpl w:val="83000ED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B35501"/>
    <w:multiLevelType w:val="multilevel"/>
    <w:tmpl w:val="B7C8E4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28" w:hanging="468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0" w15:restartNumberingAfterBreak="0">
    <w:nsid w:val="69C3333E"/>
    <w:multiLevelType w:val="multilevel"/>
    <w:tmpl w:val="276CBB3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AA01D7"/>
    <w:multiLevelType w:val="multilevel"/>
    <w:tmpl w:val="9D900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5175EC"/>
    <w:multiLevelType w:val="multilevel"/>
    <w:tmpl w:val="610EF354"/>
    <w:lvl w:ilvl="0">
      <w:start w:val="1"/>
      <w:numFmt w:val="bullet"/>
      <w:lvlText w:val="۔"/>
      <w:lvlJc w:val="left"/>
      <w:pPr>
        <w:ind w:left="-6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8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302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6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4" w:hanging="1440"/>
      </w:pPr>
      <w:rPr>
        <w:rFonts w:hint="default"/>
      </w:rPr>
    </w:lvl>
  </w:abstractNum>
  <w:num w:numId="1" w16cid:durableId="267198487">
    <w:abstractNumId w:val="0"/>
  </w:num>
  <w:num w:numId="2" w16cid:durableId="1421097609">
    <w:abstractNumId w:val="17"/>
  </w:num>
  <w:num w:numId="3" w16cid:durableId="1613511052">
    <w:abstractNumId w:val="22"/>
  </w:num>
  <w:num w:numId="4" w16cid:durableId="439564771">
    <w:abstractNumId w:val="16"/>
  </w:num>
  <w:num w:numId="5" w16cid:durableId="1596747380">
    <w:abstractNumId w:val="9"/>
  </w:num>
  <w:num w:numId="6" w16cid:durableId="1473060147">
    <w:abstractNumId w:val="12"/>
  </w:num>
  <w:num w:numId="7" w16cid:durableId="1130633424">
    <w:abstractNumId w:val="3"/>
  </w:num>
  <w:num w:numId="8" w16cid:durableId="1532841013">
    <w:abstractNumId w:val="15"/>
  </w:num>
  <w:num w:numId="9" w16cid:durableId="137499539">
    <w:abstractNumId w:val="15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  <w:b/>
          <w:sz w:val="28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ascii="Times New Roman" w:eastAsia="Calibri" w:hAnsi="Times New Roman" w:cs="Times New Roman" w:hint="default"/>
          <w:b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7"/>
        </w:pPr>
        <w:rPr>
          <w:rFonts w:hint="default"/>
          <w:b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5"/>
        </w:pPr>
        <w:rPr>
          <w:rFonts w:hint="default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vertAlign w:val="baseline"/>
        </w:rPr>
      </w:lvl>
    </w:lvlOverride>
  </w:num>
  <w:num w:numId="10" w16cid:durableId="1671983166">
    <w:abstractNumId w:val="5"/>
  </w:num>
  <w:num w:numId="11" w16cid:durableId="435175305">
    <w:abstractNumId w:val="14"/>
  </w:num>
  <w:num w:numId="12" w16cid:durableId="1229074230">
    <w:abstractNumId w:val="13"/>
  </w:num>
  <w:num w:numId="13" w16cid:durableId="2060550125">
    <w:abstractNumId w:val="4"/>
  </w:num>
  <w:num w:numId="14" w16cid:durableId="1258782288">
    <w:abstractNumId w:val="11"/>
  </w:num>
  <w:num w:numId="15" w16cid:durableId="606036305">
    <w:abstractNumId w:val="7"/>
  </w:num>
  <w:num w:numId="16" w16cid:durableId="1970697804">
    <w:abstractNumId w:val="10"/>
  </w:num>
  <w:num w:numId="17" w16cid:durableId="1957711513">
    <w:abstractNumId w:val="20"/>
  </w:num>
  <w:num w:numId="18" w16cid:durableId="1462460106">
    <w:abstractNumId w:val="2"/>
  </w:num>
  <w:num w:numId="19" w16cid:durableId="218831436">
    <w:abstractNumId w:val="21"/>
  </w:num>
  <w:num w:numId="20" w16cid:durableId="1016468468">
    <w:abstractNumId w:val="1"/>
  </w:num>
  <w:num w:numId="21" w16cid:durableId="1566839387">
    <w:abstractNumId w:val="8"/>
  </w:num>
  <w:num w:numId="22" w16cid:durableId="924193739">
    <w:abstractNumId w:val="18"/>
  </w:num>
  <w:num w:numId="23" w16cid:durableId="1002271862">
    <w:abstractNumId w:val="6"/>
  </w:num>
  <w:num w:numId="24" w16cid:durableId="17745921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8CB"/>
    <w:rsid w:val="00005065"/>
    <w:rsid w:val="00006280"/>
    <w:rsid w:val="00022579"/>
    <w:rsid w:val="000257BA"/>
    <w:rsid w:val="000261FE"/>
    <w:rsid w:val="00036267"/>
    <w:rsid w:val="00037CD4"/>
    <w:rsid w:val="00057171"/>
    <w:rsid w:val="0006209F"/>
    <w:rsid w:val="00062168"/>
    <w:rsid w:val="00066372"/>
    <w:rsid w:val="0007526F"/>
    <w:rsid w:val="000816E4"/>
    <w:rsid w:val="00087862"/>
    <w:rsid w:val="000A0182"/>
    <w:rsid w:val="000A20D7"/>
    <w:rsid w:val="000A2E91"/>
    <w:rsid w:val="000A459E"/>
    <w:rsid w:val="000B43E7"/>
    <w:rsid w:val="000F27F0"/>
    <w:rsid w:val="000F6EC3"/>
    <w:rsid w:val="0010587A"/>
    <w:rsid w:val="00120551"/>
    <w:rsid w:val="00120792"/>
    <w:rsid w:val="001261BD"/>
    <w:rsid w:val="00126D40"/>
    <w:rsid w:val="00133D14"/>
    <w:rsid w:val="00140F17"/>
    <w:rsid w:val="00151A3B"/>
    <w:rsid w:val="001545ED"/>
    <w:rsid w:val="00155A54"/>
    <w:rsid w:val="001671E2"/>
    <w:rsid w:val="00176A75"/>
    <w:rsid w:val="00192C55"/>
    <w:rsid w:val="00195376"/>
    <w:rsid w:val="001C02BF"/>
    <w:rsid w:val="001C1D97"/>
    <w:rsid w:val="001C7311"/>
    <w:rsid w:val="001D653A"/>
    <w:rsid w:val="001D6819"/>
    <w:rsid w:val="00200977"/>
    <w:rsid w:val="00202CDD"/>
    <w:rsid w:val="002043A8"/>
    <w:rsid w:val="0021373F"/>
    <w:rsid w:val="002170C2"/>
    <w:rsid w:val="002200FD"/>
    <w:rsid w:val="00223C44"/>
    <w:rsid w:val="0022587C"/>
    <w:rsid w:val="00227297"/>
    <w:rsid w:val="00233EA3"/>
    <w:rsid w:val="0023403B"/>
    <w:rsid w:val="00236FA5"/>
    <w:rsid w:val="00242EDC"/>
    <w:rsid w:val="0026109A"/>
    <w:rsid w:val="0026700E"/>
    <w:rsid w:val="00272FDC"/>
    <w:rsid w:val="00283AF0"/>
    <w:rsid w:val="00287200"/>
    <w:rsid w:val="002873A3"/>
    <w:rsid w:val="00287971"/>
    <w:rsid w:val="002879EB"/>
    <w:rsid w:val="002A0551"/>
    <w:rsid w:val="002A297B"/>
    <w:rsid w:val="002A4C12"/>
    <w:rsid w:val="002A7E3F"/>
    <w:rsid w:val="002B6E17"/>
    <w:rsid w:val="002B7213"/>
    <w:rsid w:val="002C1D3A"/>
    <w:rsid w:val="002E46FE"/>
    <w:rsid w:val="00300B92"/>
    <w:rsid w:val="00305B24"/>
    <w:rsid w:val="0032786D"/>
    <w:rsid w:val="00332973"/>
    <w:rsid w:val="00335648"/>
    <w:rsid w:val="00341628"/>
    <w:rsid w:val="003434B8"/>
    <w:rsid w:val="00364FC7"/>
    <w:rsid w:val="003710BF"/>
    <w:rsid w:val="003847EB"/>
    <w:rsid w:val="003901FF"/>
    <w:rsid w:val="003939B7"/>
    <w:rsid w:val="003A53E0"/>
    <w:rsid w:val="003B55D2"/>
    <w:rsid w:val="003B7CEB"/>
    <w:rsid w:val="003C468E"/>
    <w:rsid w:val="003C6CBD"/>
    <w:rsid w:val="003E3647"/>
    <w:rsid w:val="003E6FEE"/>
    <w:rsid w:val="003F1F41"/>
    <w:rsid w:val="003F5F63"/>
    <w:rsid w:val="003F68AE"/>
    <w:rsid w:val="003F6CFD"/>
    <w:rsid w:val="00401A59"/>
    <w:rsid w:val="0040508B"/>
    <w:rsid w:val="00406461"/>
    <w:rsid w:val="0040650B"/>
    <w:rsid w:val="00406C78"/>
    <w:rsid w:val="00413D4F"/>
    <w:rsid w:val="004161B9"/>
    <w:rsid w:val="0042667B"/>
    <w:rsid w:val="00434061"/>
    <w:rsid w:val="00443BCE"/>
    <w:rsid w:val="00446B78"/>
    <w:rsid w:val="00460EF5"/>
    <w:rsid w:val="0046293F"/>
    <w:rsid w:val="0046356C"/>
    <w:rsid w:val="00463BF1"/>
    <w:rsid w:val="004707BC"/>
    <w:rsid w:val="004819DD"/>
    <w:rsid w:val="004A111A"/>
    <w:rsid w:val="004A21C6"/>
    <w:rsid w:val="004B39FE"/>
    <w:rsid w:val="004D20F9"/>
    <w:rsid w:val="004D30EF"/>
    <w:rsid w:val="004D6663"/>
    <w:rsid w:val="004F10A2"/>
    <w:rsid w:val="004F6639"/>
    <w:rsid w:val="004F743A"/>
    <w:rsid w:val="00510034"/>
    <w:rsid w:val="0051375F"/>
    <w:rsid w:val="00513BC7"/>
    <w:rsid w:val="00515DFE"/>
    <w:rsid w:val="00516ACC"/>
    <w:rsid w:val="005218E9"/>
    <w:rsid w:val="00523667"/>
    <w:rsid w:val="0053757B"/>
    <w:rsid w:val="0054641A"/>
    <w:rsid w:val="0055040C"/>
    <w:rsid w:val="00553E3B"/>
    <w:rsid w:val="0055688D"/>
    <w:rsid w:val="0059261E"/>
    <w:rsid w:val="00593FAA"/>
    <w:rsid w:val="00596FBA"/>
    <w:rsid w:val="005B3A85"/>
    <w:rsid w:val="005C10E8"/>
    <w:rsid w:val="005C14AD"/>
    <w:rsid w:val="005D0534"/>
    <w:rsid w:val="005D2FC5"/>
    <w:rsid w:val="005D7D44"/>
    <w:rsid w:val="005E6080"/>
    <w:rsid w:val="005E7928"/>
    <w:rsid w:val="005F597D"/>
    <w:rsid w:val="006105FA"/>
    <w:rsid w:val="0061449E"/>
    <w:rsid w:val="006238BE"/>
    <w:rsid w:val="00625015"/>
    <w:rsid w:val="0063130A"/>
    <w:rsid w:val="006368A7"/>
    <w:rsid w:val="0064672F"/>
    <w:rsid w:val="00646E95"/>
    <w:rsid w:val="00660239"/>
    <w:rsid w:val="0066238B"/>
    <w:rsid w:val="006710FA"/>
    <w:rsid w:val="00680DD6"/>
    <w:rsid w:val="006815D0"/>
    <w:rsid w:val="00684ACA"/>
    <w:rsid w:val="0069265F"/>
    <w:rsid w:val="006D1479"/>
    <w:rsid w:val="006D7A77"/>
    <w:rsid w:val="006E05BC"/>
    <w:rsid w:val="006F0668"/>
    <w:rsid w:val="006F6442"/>
    <w:rsid w:val="007021DA"/>
    <w:rsid w:val="007100A9"/>
    <w:rsid w:val="00712A1E"/>
    <w:rsid w:val="0071397E"/>
    <w:rsid w:val="007154E0"/>
    <w:rsid w:val="00716DFA"/>
    <w:rsid w:val="00717062"/>
    <w:rsid w:val="007354AD"/>
    <w:rsid w:val="00737B24"/>
    <w:rsid w:val="00737D76"/>
    <w:rsid w:val="0074323B"/>
    <w:rsid w:val="0074701B"/>
    <w:rsid w:val="0075706B"/>
    <w:rsid w:val="007659AE"/>
    <w:rsid w:val="00765EBC"/>
    <w:rsid w:val="00767A64"/>
    <w:rsid w:val="0077196E"/>
    <w:rsid w:val="00780E3C"/>
    <w:rsid w:val="007837EF"/>
    <w:rsid w:val="00787735"/>
    <w:rsid w:val="0079174C"/>
    <w:rsid w:val="007A28AB"/>
    <w:rsid w:val="007A64D0"/>
    <w:rsid w:val="007B1A3A"/>
    <w:rsid w:val="007B7440"/>
    <w:rsid w:val="007C6ABD"/>
    <w:rsid w:val="007D4BC4"/>
    <w:rsid w:val="007E6D7E"/>
    <w:rsid w:val="007F7D65"/>
    <w:rsid w:val="00806409"/>
    <w:rsid w:val="00822098"/>
    <w:rsid w:val="00833359"/>
    <w:rsid w:val="00840ED0"/>
    <w:rsid w:val="008438B9"/>
    <w:rsid w:val="00846DA6"/>
    <w:rsid w:val="00861FC5"/>
    <w:rsid w:val="00862AF7"/>
    <w:rsid w:val="00876990"/>
    <w:rsid w:val="00890EBE"/>
    <w:rsid w:val="00897528"/>
    <w:rsid w:val="008A5C6A"/>
    <w:rsid w:val="008B4594"/>
    <w:rsid w:val="008C0D77"/>
    <w:rsid w:val="008D736A"/>
    <w:rsid w:val="008E3483"/>
    <w:rsid w:val="008E3C3D"/>
    <w:rsid w:val="008E3DC5"/>
    <w:rsid w:val="008E7BB8"/>
    <w:rsid w:val="00900451"/>
    <w:rsid w:val="00904FA6"/>
    <w:rsid w:val="009111BC"/>
    <w:rsid w:val="009150CC"/>
    <w:rsid w:val="009202D0"/>
    <w:rsid w:val="009212A6"/>
    <w:rsid w:val="00944E87"/>
    <w:rsid w:val="00952E41"/>
    <w:rsid w:val="00955A55"/>
    <w:rsid w:val="00961648"/>
    <w:rsid w:val="009661A9"/>
    <w:rsid w:val="00966A85"/>
    <w:rsid w:val="009706D6"/>
    <w:rsid w:val="009855E7"/>
    <w:rsid w:val="009868F6"/>
    <w:rsid w:val="00991F6B"/>
    <w:rsid w:val="00992C46"/>
    <w:rsid w:val="00994D80"/>
    <w:rsid w:val="009B29F2"/>
    <w:rsid w:val="009C1FCC"/>
    <w:rsid w:val="009C67E9"/>
    <w:rsid w:val="009D13AC"/>
    <w:rsid w:val="009D1FF4"/>
    <w:rsid w:val="009E4A85"/>
    <w:rsid w:val="009E689F"/>
    <w:rsid w:val="009F7AAA"/>
    <w:rsid w:val="00A12C94"/>
    <w:rsid w:val="00A2425F"/>
    <w:rsid w:val="00A245F4"/>
    <w:rsid w:val="00A3171F"/>
    <w:rsid w:val="00A37E4F"/>
    <w:rsid w:val="00A53CEB"/>
    <w:rsid w:val="00A86586"/>
    <w:rsid w:val="00A96DEE"/>
    <w:rsid w:val="00AA3396"/>
    <w:rsid w:val="00AE0192"/>
    <w:rsid w:val="00AE22BD"/>
    <w:rsid w:val="00AE3C8D"/>
    <w:rsid w:val="00AF3053"/>
    <w:rsid w:val="00AF7AA3"/>
    <w:rsid w:val="00B1217F"/>
    <w:rsid w:val="00B14FB5"/>
    <w:rsid w:val="00B42CB2"/>
    <w:rsid w:val="00B63CF1"/>
    <w:rsid w:val="00B70A97"/>
    <w:rsid w:val="00B75CA7"/>
    <w:rsid w:val="00BA68D0"/>
    <w:rsid w:val="00BB2507"/>
    <w:rsid w:val="00BB4AD7"/>
    <w:rsid w:val="00BB5EEE"/>
    <w:rsid w:val="00BC0964"/>
    <w:rsid w:val="00BC2D13"/>
    <w:rsid w:val="00BC7DA4"/>
    <w:rsid w:val="00BE21AD"/>
    <w:rsid w:val="00C03EE6"/>
    <w:rsid w:val="00C11BA7"/>
    <w:rsid w:val="00C1434C"/>
    <w:rsid w:val="00C1675F"/>
    <w:rsid w:val="00C227AA"/>
    <w:rsid w:val="00C3342E"/>
    <w:rsid w:val="00C54C28"/>
    <w:rsid w:val="00C55D84"/>
    <w:rsid w:val="00C60D4D"/>
    <w:rsid w:val="00C63C21"/>
    <w:rsid w:val="00C748E0"/>
    <w:rsid w:val="00C757BA"/>
    <w:rsid w:val="00C806CA"/>
    <w:rsid w:val="00C80F83"/>
    <w:rsid w:val="00C8738C"/>
    <w:rsid w:val="00C9595A"/>
    <w:rsid w:val="00C96E2A"/>
    <w:rsid w:val="00CA32F4"/>
    <w:rsid w:val="00CA48B5"/>
    <w:rsid w:val="00CA51C1"/>
    <w:rsid w:val="00CB58CE"/>
    <w:rsid w:val="00CD2AE7"/>
    <w:rsid w:val="00CD45CB"/>
    <w:rsid w:val="00CD5530"/>
    <w:rsid w:val="00CE2FF5"/>
    <w:rsid w:val="00CE37BB"/>
    <w:rsid w:val="00CF0A8C"/>
    <w:rsid w:val="00CF2077"/>
    <w:rsid w:val="00CF7D86"/>
    <w:rsid w:val="00D10A18"/>
    <w:rsid w:val="00D1719D"/>
    <w:rsid w:val="00D347CC"/>
    <w:rsid w:val="00D36F6B"/>
    <w:rsid w:val="00D37808"/>
    <w:rsid w:val="00D37947"/>
    <w:rsid w:val="00D47BBD"/>
    <w:rsid w:val="00D60BE3"/>
    <w:rsid w:val="00D75564"/>
    <w:rsid w:val="00D81B92"/>
    <w:rsid w:val="00D868CB"/>
    <w:rsid w:val="00D86999"/>
    <w:rsid w:val="00D92910"/>
    <w:rsid w:val="00D94155"/>
    <w:rsid w:val="00DA7A26"/>
    <w:rsid w:val="00DD22EE"/>
    <w:rsid w:val="00DD6F84"/>
    <w:rsid w:val="00DE20DA"/>
    <w:rsid w:val="00DE22E5"/>
    <w:rsid w:val="00DE73AB"/>
    <w:rsid w:val="00DF1443"/>
    <w:rsid w:val="00E01AD7"/>
    <w:rsid w:val="00E10D25"/>
    <w:rsid w:val="00E1117B"/>
    <w:rsid w:val="00E153DC"/>
    <w:rsid w:val="00E173B2"/>
    <w:rsid w:val="00E33D2A"/>
    <w:rsid w:val="00E43E48"/>
    <w:rsid w:val="00E70468"/>
    <w:rsid w:val="00E837BC"/>
    <w:rsid w:val="00E87459"/>
    <w:rsid w:val="00E91316"/>
    <w:rsid w:val="00EA0BBE"/>
    <w:rsid w:val="00EA297A"/>
    <w:rsid w:val="00EB3169"/>
    <w:rsid w:val="00EB3E43"/>
    <w:rsid w:val="00EB6EA2"/>
    <w:rsid w:val="00ED2586"/>
    <w:rsid w:val="00ED2FF3"/>
    <w:rsid w:val="00EE28E2"/>
    <w:rsid w:val="00EE75E4"/>
    <w:rsid w:val="00EF48AD"/>
    <w:rsid w:val="00F007E1"/>
    <w:rsid w:val="00F05824"/>
    <w:rsid w:val="00F06753"/>
    <w:rsid w:val="00F1186B"/>
    <w:rsid w:val="00F17EA1"/>
    <w:rsid w:val="00F2198D"/>
    <w:rsid w:val="00F22868"/>
    <w:rsid w:val="00F35CAE"/>
    <w:rsid w:val="00F379D4"/>
    <w:rsid w:val="00F43961"/>
    <w:rsid w:val="00F525E4"/>
    <w:rsid w:val="00F541CA"/>
    <w:rsid w:val="00F54B09"/>
    <w:rsid w:val="00F76727"/>
    <w:rsid w:val="00F77739"/>
    <w:rsid w:val="00F8674F"/>
    <w:rsid w:val="00F90F32"/>
    <w:rsid w:val="00F926F2"/>
    <w:rsid w:val="00FA4F26"/>
    <w:rsid w:val="00FB6315"/>
    <w:rsid w:val="00FB7545"/>
    <w:rsid w:val="00FC1E06"/>
    <w:rsid w:val="00FD21E7"/>
    <w:rsid w:val="00FD3843"/>
    <w:rsid w:val="00FD403C"/>
    <w:rsid w:val="00FE03DE"/>
    <w:rsid w:val="00FF0057"/>
    <w:rsid w:val="00FF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018FB"/>
  <w15:docId w15:val="{89395E5B-4FEB-445A-84F3-A7FEC9EC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3B2"/>
    <w:pPr>
      <w:suppressAutoHyphens/>
    </w:pPr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qFormat/>
    <w:rsid w:val="00E173B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E173B2"/>
    <w:rPr>
      <w:rFonts w:ascii="Arial" w:eastAsia="Times New Roman" w:hAnsi="Arial" w:cs="Arial"/>
      <w:b/>
      <w:bCs/>
      <w:kern w:val="1"/>
      <w:sz w:val="32"/>
      <w:szCs w:val="32"/>
      <w:lang w:eastAsia="pt-BR"/>
    </w:rPr>
  </w:style>
  <w:style w:type="character" w:styleId="Hyperlink">
    <w:name w:val="Hyperlink"/>
    <w:uiPriority w:val="99"/>
    <w:rsid w:val="00E173B2"/>
    <w:rPr>
      <w:color w:val="0000FF"/>
      <w:u w:val="single"/>
    </w:rPr>
  </w:style>
  <w:style w:type="character" w:styleId="Nmerodepgina">
    <w:name w:val="page number"/>
    <w:rsid w:val="00E173B2"/>
  </w:style>
  <w:style w:type="paragraph" w:styleId="Corpodetexto">
    <w:name w:val="Body Text"/>
    <w:basedOn w:val="Normal"/>
    <w:link w:val="CorpodetextoChar"/>
    <w:rsid w:val="00E173B2"/>
    <w:pPr>
      <w:widowControl w:val="0"/>
      <w:jc w:val="both"/>
    </w:pPr>
  </w:style>
  <w:style w:type="character" w:customStyle="1" w:styleId="CorpodetextoChar">
    <w:name w:val="Corpo de texto Char"/>
    <w:link w:val="Corpodetexto"/>
    <w:rsid w:val="00E173B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aliases w:val=" Char Char Char, Char Char Char Char, Char Char Char Cha"/>
    <w:basedOn w:val="Normal"/>
    <w:link w:val="CabealhoChar"/>
    <w:rsid w:val="00E173B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 Char Char Char Char1, Char Char Char Char Char, Char Char Char Cha Char"/>
    <w:link w:val="Cabealho"/>
    <w:rsid w:val="00E173B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173B2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E173B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173B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323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323B"/>
    <w:rPr>
      <w:rFonts w:ascii="Segoe UI" w:eastAsia="Times New Roman" w:hAnsi="Segoe UI" w:cs="Segoe UI"/>
      <w:sz w:val="18"/>
      <w:szCs w:val="18"/>
    </w:rPr>
  </w:style>
  <w:style w:type="character" w:styleId="Forte">
    <w:name w:val="Strong"/>
    <w:qFormat/>
    <w:rsid w:val="002B6E17"/>
    <w:rPr>
      <w:b/>
      <w:bCs/>
    </w:rPr>
  </w:style>
  <w:style w:type="paragraph" w:customStyle="1" w:styleId="tech-specs-items-description-list">
    <w:name w:val="tech-specs-items-description-list"/>
    <w:basedOn w:val="Normal"/>
    <w:rsid w:val="00223C44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ch-specs-items-descriptiontitle--heading">
    <w:name w:val="tech-specs-items-description__title--heading"/>
    <w:basedOn w:val="Fontepargpadro"/>
    <w:rsid w:val="00223C44"/>
  </w:style>
  <w:style w:type="character" w:customStyle="1" w:styleId="tech-specs-items-descriptiontitle">
    <w:name w:val="tech-specs-items-description__title"/>
    <w:basedOn w:val="Fontepargpadro"/>
    <w:rsid w:val="00223C44"/>
  </w:style>
  <w:style w:type="character" w:customStyle="1" w:styleId="tech-specs-items-descriptiontitle-details">
    <w:name w:val="tech-specs-items-description__title-details"/>
    <w:basedOn w:val="Fontepargpadro"/>
    <w:rsid w:val="00223C44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223C44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223C44"/>
    <w:rPr>
      <w:rFonts w:ascii="Arial" w:eastAsia="Times New Roman" w:hAnsi="Arial" w:cs="Arial"/>
      <w:vanish/>
      <w:sz w:val="16"/>
      <w:szCs w:val="16"/>
    </w:rPr>
  </w:style>
  <w:style w:type="table" w:styleId="Tabelacomgrade">
    <w:name w:val="Table Grid"/>
    <w:basedOn w:val="Tabelanormal"/>
    <w:uiPriority w:val="59"/>
    <w:rsid w:val="001207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0B92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8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n\Documents\SAE\Contratos\Manuten&#231;&#227;o%20Ar-Condicionado\Licita&#231;&#227;o\TERMO%20DE%20REFER&#202;NCIA%20-%20MAN.%20Ar%20Condicionado%20-%20Rev.%2003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TERMO DE REFERÊNCIA - MAN. Ar Condicionado - Rev. 03</Template>
  <TotalTime>6</TotalTime>
  <Pages>3</Pages>
  <Words>1217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Links>
    <vt:vector size="6" baseType="variant">
      <vt:variant>
        <vt:i4>4718614</vt:i4>
      </vt:variant>
      <vt:variant>
        <vt:i4>0</vt:i4>
      </vt:variant>
      <vt:variant>
        <vt:i4>0</vt:i4>
      </vt:variant>
      <vt:variant>
        <vt:i4>5</vt:i4>
      </vt:variant>
      <vt:variant>
        <vt:lpwstr>https://blog.engeman.com.br/?s=resultados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 Alves Nogueira</dc:creator>
  <cp:lastModifiedBy>Controle</cp:lastModifiedBy>
  <cp:revision>4</cp:revision>
  <cp:lastPrinted>2024-10-04T13:55:00Z</cp:lastPrinted>
  <dcterms:created xsi:type="dcterms:W3CDTF">2025-08-27T17:06:00Z</dcterms:created>
  <dcterms:modified xsi:type="dcterms:W3CDTF">2025-08-27T17:24:00Z</dcterms:modified>
</cp:coreProperties>
</file>